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202" w:rsidRPr="00FA3C06" w:rsidRDefault="00186202" w:rsidP="00595AF0">
      <w:pPr>
        <w:rPr>
          <w:sz w:val="26"/>
          <w:szCs w:val="26"/>
        </w:rPr>
      </w:pPr>
    </w:p>
    <w:tbl>
      <w:tblPr>
        <w:tblW w:w="9639" w:type="dxa"/>
        <w:tblInd w:w="-106" w:type="dxa"/>
        <w:tblLook w:val="0000"/>
      </w:tblPr>
      <w:tblGrid>
        <w:gridCol w:w="3420"/>
        <w:gridCol w:w="622"/>
        <w:gridCol w:w="544"/>
        <w:gridCol w:w="236"/>
        <w:gridCol w:w="4817"/>
      </w:tblGrid>
      <w:tr w:rsidR="00186202" w:rsidRPr="00FA3C06">
        <w:trPr>
          <w:trHeight w:val="3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186202" w:rsidRPr="00FA3C06" w:rsidRDefault="00186202" w:rsidP="005206AC">
            <w:pPr>
              <w:rPr>
                <w:sz w:val="26"/>
                <w:szCs w:val="2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6202" w:rsidRPr="00FA3C06" w:rsidRDefault="00186202" w:rsidP="005206AC">
            <w:pPr>
              <w:rPr>
                <w:sz w:val="26"/>
                <w:szCs w:val="2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6202" w:rsidRPr="00FA3C06" w:rsidRDefault="00186202" w:rsidP="005206AC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6202" w:rsidRPr="00FA3C06" w:rsidRDefault="00186202" w:rsidP="005206AC">
            <w:pPr>
              <w:rPr>
                <w:sz w:val="26"/>
                <w:szCs w:val="26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6202" w:rsidRPr="00DD06E0" w:rsidRDefault="00186202" w:rsidP="00FA3C06">
            <w:pPr>
              <w:jc w:val="right"/>
              <w:rPr>
                <w:sz w:val="26"/>
                <w:szCs w:val="26"/>
              </w:rPr>
            </w:pPr>
            <w:r w:rsidRPr="00DD06E0">
              <w:rPr>
                <w:sz w:val="26"/>
                <w:szCs w:val="26"/>
              </w:rPr>
              <w:t xml:space="preserve">Приложение № 8 </w:t>
            </w:r>
          </w:p>
        </w:tc>
      </w:tr>
      <w:tr w:rsidR="00186202" w:rsidRPr="00FA3C06">
        <w:trPr>
          <w:trHeight w:val="3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186202" w:rsidRPr="00FA3C06" w:rsidRDefault="00186202" w:rsidP="005206AC">
            <w:pPr>
              <w:rPr>
                <w:sz w:val="26"/>
                <w:szCs w:val="2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6202" w:rsidRPr="00FA3C06" w:rsidRDefault="00186202" w:rsidP="005206AC">
            <w:pPr>
              <w:rPr>
                <w:sz w:val="26"/>
                <w:szCs w:val="2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6202" w:rsidRPr="00FA3C06" w:rsidRDefault="00186202" w:rsidP="005206AC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6202" w:rsidRPr="00FA3C06" w:rsidRDefault="00186202" w:rsidP="005206AC">
            <w:pPr>
              <w:rPr>
                <w:sz w:val="26"/>
                <w:szCs w:val="26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6202" w:rsidRPr="00DD06E0" w:rsidRDefault="00186202" w:rsidP="00883D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Решению Собрания депутатов </w:t>
            </w:r>
          </w:p>
        </w:tc>
      </w:tr>
      <w:tr w:rsidR="00186202" w:rsidRPr="00FA3C06">
        <w:trPr>
          <w:trHeight w:val="3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186202" w:rsidRPr="00FA3C06" w:rsidRDefault="00186202" w:rsidP="005206AC">
            <w:pPr>
              <w:rPr>
                <w:sz w:val="26"/>
                <w:szCs w:val="2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6202" w:rsidRPr="00FA3C06" w:rsidRDefault="00186202" w:rsidP="005206AC">
            <w:pPr>
              <w:rPr>
                <w:sz w:val="26"/>
                <w:szCs w:val="2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6202" w:rsidRPr="00FA3C06" w:rsidRDefault="00186202" w:rsidP="005206AC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6202" w:rsidRPr="00FA3C06" w:rsidRDefault="00186202" w:rsidP="005206AC">
            <w:pPr>
              <w:rPr>
                <w:sz w:val="26"/>
                <w:szCs w:val="26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6202" w:rsidRDefault="00186202" w:rsidP="00B847D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Варненского муниципального района « О районном </w:t>
            </w:r>
            <w:r w:rsidRPr="00DD06E0">
              <w:rPr>
                <w:sz w:val="26"/>
                <w:szCs w:val="26"/>
              </w:rPr>
              <w:t xml:space="preserve">бюджете на 2012 год и </w:t>
            </w:r>
          </w:p>
          <w:p w:rsidR="00186202" w:rsidRPr="00DD06E0" w:rsidRDefault="00186202" w:rsidP="00B847D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</w:t>
            </w:r>
            <w:r w:rsidRPr="00DD06E0">
              <w:rPr>
                <w:sz w:val="26"/>
                <w:szCs w:val="26"/>
              </w:rPr>
              <w:t>плановый период 2013 и 2014 годов»</w:t>
            </w:r>
            <w:r>
              <w:rPr>
                <w:sz w:val="26"/>
                <w:szCs w:val="26"/>
              </w:rPr>
              <w:t xml:space="preserve"> от 22 декабря 2011 года № 106</w:t>
            </w:r>
          </w:p>
        </w:tc>
      </w:tr>
    </w:tbl>
    <w:p w:rsidR="00186202" w:rsidRPr="00FA3C06" w:rsidRDefault="00186202" w:rsidP="00595AF0">
      <w:pPr>
        <w:pStyle w:val="Title"/>
        <w:jc w:val="right"/>
        <w:rPr>
          <w:sz w:val="26"/>
          <w:szCs w:val="26"/>
        </w:rPr>
      </w:pPr>
    </w:p>
    <w:p w:rsidR="00186202" w:rsidRPr="00FA3C06" w:rsidRDefault="00186202" w:rsidP="00595AF0">
      <w:pPr>
        <w:pStyle w:val="Title"/>
        <w:rPr>
          <w:sz w:val="26"/>
          <w:szCs w:val="26"/>
        </w:rPr>
      </w:pPr>
      <w:r>
        <w:rPr>
          <w:sz w:val="26"/>
          <w:szCs w:val="26"/>
        </w:rPr>
        <w:t xml:space="preserve">Программа муниципальных гарантий </w:t>
      </w:r>
      <w:r w:rsidRPr="00FA3C06">
        <w:rPr>
          <w:sz w:val="26"/>
          <w:szCs w:val="26"/>
        </w:rPr>
        <w:t xml:space="preserve"> на 2012 год </w:t>
      </w:r>
      <w:r>
        <w:rPr>
          <w:sz w:val="26"/>
          <w:szCs w:val="26"/>
        </w:rPr>
        <w:t xml:space="preserve"> и на плановый период 2013 и 2014 годов</w:t>
      </w:r>
    </w:p>
    <w:p w:rsidR="00186202" w:rsidRPr="00FA3C06" w:rsidRDefault="00186202" w:rsidP="00595AF0">
      <w:pPr>
        <w:pStyle w:val="Title"/>
        <w:ind w:right="-1"/>
        <w:rPr>
          <w:b w:val="0"/>
          <w:bCs w:val="0"/>
          <w:sz w:val="26"/>
          <w:szCs w:val="26"/>
        </w:rPr>
      </w:pPr>
    </w:p>
    <w:p w:rsidR="00186202" w:rsidRPr="00FA3C06" w:rsidRDefault="00186202" w:rsidP="00864670">
      <w:pPr>
        <w:pStyle w:val="BodyText3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Предоставление  муниципальных</w:t>
      </w:r>
      <w:r w:rsidRPr="00FA3C06">
        <w:rPr>
          <w:sz w:val="26"/>
          <w:szCs w:val="26"/>
        </w:rPr>
        <w:t xml:space="preserve"> гарантий на 2012 год</w:t>
      </w:r>
      <w:r w:rsidRPr="00883D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</w:t>
      </w:r>
      <w:r w:rsidRPr="00DD06E0">
        <w:rPr>
          <w:sz w:val="26"/>
          <w:szCs w:val="26"/>
        </w:rPr>
        <w:t>плановый период 2013 и 2014 годов</w:t>
      </w:r>
      <w:r>
        <w:rPr>
          <w:sz w:val="26"/>
          <w:szCs w:val="26"/>
        </w:rPr>
        <w:t xml:space="preserve"> из бюджета Варненского муниципального района не планируется.</w:t>
      </w:r>
    </w:p>
    <w:p w:rsidR="00186202" w:rsidRPr="00FA3C06" w:rsidRDefault="00186202" w:rsidP="00595AF0">
      <w:pPr>
        <w:ind w:firstLine="567"/>
        <w:rPr>
          <w:sz w:val="26"/>
          <w:szCs w:val="26"/>
        </w:rPr>
      </w:pPr>
    </w:p>
    <w:p w:rsidR="00186202" w:rsidRPr="00FA3C06" w:rsidRDefault="00186202" w:rsidP="00184780">
      <w:pPr>
        <w:rPr>
          <w:sz w:val="26"/>
          <w:szCs w:val="26"/>
        </w:rPr>
      </w:pPr>
    </w:p>
    <w:sectPr w:rsidR="00186202" w:rsidRPr="00FA3C06" w:rsidSect="00CD5A70">
      <w:footerReference w:type="default" r:id="rId6"/>
      <w:pgSz w:w="11906" w:h="16838"/>
      <w:pgMar w:top="1134" w:right="567" w:bottom="1134" w:left="1701" w:header="709" w:footer="546" w:gutter="0"/>
      <w:pgNumType w:start="4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202" w:rsidRDefault="00186202" w:rsidP="00CD5A70">
      <w:r>
        <w:separator/>
      </w:r>
    </w:p>
  </w:endnote>
  <w:endnote w:type="continuationSeparator" w:id="1">
    <w:p w:rsidR="00186202" w:rsidRDefault="00186202" w:rsidP="00CD5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202" w:rsidRDefault="00186202" w:rsidP="00CD5A70">
    <w:pPr>
      <w:pStyle w:val="Footer"/>
      <w:jc w:val="right"/>
    </w:pPr>
    <w:r w:rsidRPr="00CD5A70">
      <w:rPr>
        <w:sz w:val="22"/>
        <w:szCs w:val="22"/>
      </w:rPr>
      <w:fldChar w:fldCharType="begin"/>
    </w:r>
    <w:r w:rsidRPr="00CD5A70">
      <w:rPr>
        <w:sz w:val="22"/>
        <w:szCs w:val="22"/>
      </w:rPr>
      <w:instrText xml:space="preserve"> PAGE   \* MERGEFORMAT </w:instrText>
    </w:r>
    <w:r w:rsidRPr="00CD5A70">
      <w:rPr>
        <w:sz w:val="22"/>
        <w:szCs w:val="22"/>
      </w:rPr>
      <w:fldChar w:fldCharType="separate"/>
    </w:r>
    <w:r>
      <w:rPr>
        <w:noProof/>
        <w:sz w:val="22"/>
        <w:szCs w:val="22"/>
      </w:rPr>
      <w:t>420</w:t>
    </w:r>
    <w:r w:rsidRPr="00CD5A70">
      <w:rPr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202" w:rsidRDefault="00186202" w:rsidP="00CD5A70">
      <w:r>
        <w:separator/>
      </w:r>
    </w:p>
  </w:footnote>
  <w:footnote w:type="continuationSeparator" w:id="1">
    <w:p w:rsidR="00186202" w:rsidRDefault="00186202" w:rsidP="00CD5A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5AF0"/>
    <w:rsid w:val="00013059"/>
    <w:rsid w:val="00067B0F"/>
    <w:rsid w:val="0007476B"/>
    <w:rsid w:val="00083277"/>
    <w:rsid w:val="00093ED1"/>
    <w:rsid w:val="0009422B"/>
    <w:rsid w:val="000A0485"/>
    <w:rsid w:val="000D1E08"/>
    <w:rsid w:val="000F4549"/>
    <w:rsid w:val="000F4CF1"/>
    <w:rsid w:val="00130ECB"/>
    <w:rsid w:val="001311C5"/>
    <w:rsid w:val="0014338C"/>
    <w:rsid w:val="00155A19"/>
    <w:rsid w:val="00167352"/>
    <w:rsid w:val="00184780"/>
    <w:rsid w:val="00186202"/>
    <w:rsid w:val="001B2981"/>
    <w:rsid w:val="001B52E5"/>
    <w:rsid w:val="001C4557"/>
    <w:rsid w:val="001E7286"/>
    <w:rsid w:val="00221793"/>
    <w:rsid w:val="002332DC"/>
    <w:rsid w:val="002563BC"/>
    <w:rsid w:val="00266893"/>
    <w:rsid w:val="002A469E"/>
    <w:rsid w:val="002B5D25"/>
    <w:rsid w:val="002E1207"/>
    <w:rsid w:val="00352B5A"/>
    <w:rsid w:val="00371757"/>
    <w:rsid w:val="00394401"/>
    <w:rsid w:val="003B0574"/>
    <w:rsid w:val="003B1999"/>
    <w:rsid w:val="003C54D9"/>
    <w:rsid w:val="003D0DE7"/>
    <w:rsid w:val="003D544A"/>
    <w:rsid w:val="003E75F1"/>
    <w:rsid w:val="00413368"/>
    <w:rsid w:val="004135CD"/>
    <w:rsid w:val="00416E28"/>
    <w:rsid w:val="0043168C"/>
    <w:rsid w:val="00460E61"/>
    <w:rsid w:val="004667AE"/>
    <w:rsid w:val="00484497"/>
    <w:rsid w:val="0049217B"/>
    <w:rsid w:val="004B0A7A"/>
    <w:rsid w:val="004E69FE"/>
    <w:rsid w:val="00512295"/>
    <w:rsid w:val="005206AC"/>
    <w:rsid w:val="0054067F"/>
    <w:rsid w:val="00546225"/>
    <w:rsid w:val="00574C91"/>
    <w:rsid w:val="00583C99"/>
    <w:rsid w:val="005946D3"/>
    <w:rsid w:val="00595AF0"/>
    <w:rsid w:val="005A1812"/>
    <w:rsid w:val="005C3301"/>
    <w:rsid w:val="00606226"/>
    <w:rsid w:val="00666865"/>
    <w:rsid w:val="0067371E"/>
    <w:rsid w:val="006908E6"/>
    <w:rsid w:val="00690BB1"/>
    <w:rsid w:val="00696DBB"/>
    <w:rsid w:val="006C0F6B"/>
    <w:rsid w:val="00741B12"/>
    <w:rsid w:val="007564D0"/>
    <w:rsid w:val="00764700"/>
    <w:rsid w:val="00782BB8"/>
    <w:rsid w:val="007853FA"/>
    <w:rsid w:val="0078797C"/>
    <w:rsid w:val="00791B41"/>
    <w:rsid w:val="007E2E23"/>
    <w:rsid w:val="007F5A8B"/>
    <w:rsid w:val="00830BCE"/>
    <w:rsid w:val="00864670"/>
    <w:rsid w:val="00883D27"/>
    <w:rsid w:val="008D18CB"/>
    <w:rsid w:val="008F0CF3"/>
    <w:rsid w:val="009324C0"/>
    <w:rsid w:val="009338BE"/>
    <w:rsid w:val="0095046A"/>
    <w:rsid w:val="00954208"/>
    <w:rsid w:val="0097597F"/>
    <w:rsid w:val="009871F2"/>
    <w:rsid w:val="0099598B"/>
    <w:rsid w:val="009D6FE5"/>
    <w:rsid w:val="009E192E"/>
    <w:rsid w:val="009F2D74"/>
    <w:rsid w:val="00A42B9D"/>
    <w:rsid w:val="00A70D2C"/>
    <w:rsid w:val="00A7106C"/>
    <w:rsid w:val="00A8500F"/>
    <w:rsid w:val="00AA04F5"/>
    <w:rsid w:val="00AA6DEA"/>
    <w:rsid w:val="00AD3D19"/>
    <w:rsid w:val="00B539BA"/>
    <w:rsid w:val="00B54B73"/>
    <w:rsid w:val="00B847DF"/>
    <w:rsid w:val="00C024B8"/>
    <w:rsid w:val="00C265A9"/>
    <w:rsid w:val="00C320E6"/>
    <w:rsid w:val="00C577C2"/>
    <w:rsid w:val="00C66A56"/>
    <w:rsid w:val="00C87976"/>
    <w:rsid w:val="00C90066"/>
    <w:rsid w:val="00CC7C13"/>
    <w:rsid w:val="00CD5A70"/>
    <w:rsid w:val="00D2765F"/>
    <w:rsid w:val="00D62B33"/>
    <w:rsid w:val="00DD06E0"/>
    <w:rsid w:val="00DF4C86"/>
    <w:rsid w:val="00DF586B"/>
    <w:rsid w:val="00E247CD"/>
    <w:rsid w:val="00E331DD"/>
    <w:rsid w:val="00E4185A"/>
    <w:rsid w:val="00E47132"/>
    <w:rsid w:val="00E57EC5"/>
    <w:rsid w:val="00E650E6"/>
    <w:rsid w:val="00E76328"/>
    <w:rsid w:val="00E766B5"/>
    <w:rsid w:val="00E80412"/>
    <w:rsid w:val="00EA05B4"/>
    <w:rsid w:val="00EB3434"/>
    <w:rsid w:val="00EC7D5F"/>
    <w:rsid w:val="00F052CE"/>
    <w:rsid w:val="00F25A87"/>
    <w:rsid w:val="00F31ADB"/>
    <w:rsid w:val="00F324F8"/>
    <w:rsid w:val="00F66ECD"/>
    <w:rsid w:val="00F814BF"/>
    <w:rsid w:val="00F9555E"/>
    <w:rsid w:val="00FA22C3"/>
    <w:rsid w:val="00FA3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95AF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18CB"/>
    <w:pPr>
      <w:keepNext/>
      <w:spacing w:before="240" w:after="3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D18CB"/>
    <w:pPr>
      <w:keepNext/>
      <w:spacing w:before="240" w:after="6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D18CB"/>
    <w:pPr>
      <w:keepNext/>
      <w:spacing w:before="60" w:after="60"/>
      <w:ind w:left="680"/>
      <w:outlineLvl w:val="2"/>
    </w:pPr>
    <w:rPr>
      <w:rFonts w:ascii="Arial" w:hAnsi="Arial" w:cs="Arial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D18CB"/>
    <w:pPr>
      <w:keepNext/>
      <w:spacing w:before="60"/>
      <w:ind w:left="68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D18CB"/>
    <w:pPr>
      <w:spacing w:before="240" w:after="60"/>
      <w:ind w:firstLine="567"/>
      <w:jc w:val="both"/>
      <w:outlineLvl w:val="4"/>
    </w:pPr>
    <w:rPr>
      <w:b/>
      <w:bCs/>
      <w:lang w:val="ro-RO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D18CB"/>
    <w:pPr>
      <w:keepNext/>
      <w:spacing w:before="60"/>
      <w:ind w:firstLine="567"/>
      <w:jc w:val="right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8D18CB"/>
    <w:pPr>
      <w:tabs>
        <w:tab w:val="num" w:pos="1296"/>
      </w:tabs>
      <w:spacing w:before="240"/>
      <w:ind w:left="1296" w:hanging="1296"/>
      <w:jc w:val="both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D18CB"/>
    <w:pPr>
      <w:tabs>
        <w:tab w:val="num" w:pos="1440"/>
      </w:tabs>
      <w:spacing w:before="240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D18CB"/>
    <w:pPr>
      <w:tabs>
        <w:tab w:val="num" w:pos="1584"/>
      </w:tabs>
      <w:spacing w:before="240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D18CB"/>
    <w:rPr>
      <w:rFonts w:ascii="Arial" w:hAnsi="Arial" w:cs="Arial"/>
      <w:b/>
      <w:bCs/>
      <w:kern w:val="28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D18CB"/>
    <w:rPr>
      <w:rFonts w:ascii="Arial" w:hAnsi="Arial" w:cs="Arial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D18CB"/>
    <w:rPr>
      <w:rFonts w:ascii="Arial" w:hAnsi="Arial" w:cs="Arial"/>
      <w:i/>
      <w:i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D18CB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D18CB"/>
    <w:rPr>
      <w:b/>
      <w:bCs/>
      <w:sz w:val="24"/>
      <w:szCs w:val="24"/>
      <w:lang w:val="ro-RO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8D18CB"/>
    <w:rPr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D18CB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D18CB"/>
    <w:rPr>
      <w:rFonts w:ascii="Arial" w:hAnsi="Arial" w:cs="Arial"/>
      <w:i/>
      <w:iCs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D18CB"/>
    <w:rPr>
      <w:rFonts w:ascii="Arial" w:hAnsi="Arial" w:cs="Arial"/>
      <w:b/>
      <w:bCs/>
      <w:i/>
      <w:iCs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D18CB"/>
    <w:pPr>
      <w:spacing w:before="120" w:after="120"/>
      <w:jc w:val="center"/>
    </w:pPr>
    <w:rPr>
      <w:b/>
      <w:bCs/>
    </w:rPr>
  </w:style>
  <w:style w:type="paragraph" w:styleId="Title">
    <w:name w:val="Title"/>
    <w:basedOn w:val="Normal"/>
    <w:link w:val="TitleChar"/>
    <w:uiPriority w:val="99"/>
    <w:qFormat/>
    <w:rsid w:val="008D18CB"/>
    <w:pPr>
      <w:ind w:firstLine="709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8D18CB"/>
    <w:rPr>
      <w:b/>
      <w:bCs/>
      <w:sz w:val="28"/>
      <w:szCs w:val="28"/>
      <w:lang w:val="ru-RU" w:eastAsia="ru-RU"/>
    </w:rPr>
  </w:style>
  <w:style w:type="paragraph" w:styleId="ListParagraph">
    <w:name w:val="List Paragraph"/>
    <w:basedOn w:val="Normal"/>
    <w:uiPriority w:val="99"/>
    <w:qFormat/>
    <w:rsid w:val="008D18CB"/>
    <w:pPr>
      <w:ind w:left="720"/>
    </w:pPr>
  </w:style>
  <w:style w:type="paragraph" w:customStyle="1" w:styleId="ConsPlusNormal">
    <w:name w:val="ConsPlusNormal"/>
    <w:uiPriority w:val="99"/>
    <w:rsid w:val="00595AF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95AF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95AF0"/>
  </w:style>
  <w:style w:type="character" w:customStyle="1" w:styleId="BodyText2Char">
    <w:name w:val="Body Text 2 Char"/>
    <w:basedOn w:val="DefaultParagraphFont"/>
    <w:link w:val="BodyText2"/>
    <w:uiPriority w:val="99"/>
    <w:locked/>
    <w:rsid w:val="00595AF0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595AF0"/>
    <w:pPr>
      <w:jc w:val="center"/>
    </w:pPr>
    <w:rPr>
      <w:color w:val="000000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595AF0"/>
    <w:rPr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rsid w:val="00CD5A7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D5A7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D5A7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D5A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65</Words>
  <Characters>374</Characters>
  <Application>Microsoft Office Outlook</Application>
  <DocSecurity>0</DocSecurity>
  <Lines>0</Lines>
  <Paragraphs>0</Paragraphs>
  <ScaleCrop>false</ScaleCrop>
  <Company>Министерство финансов Челябинской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Митрошина О.М.</dc:creator>
  <cp:keywords/>
  <dc:description/>
  <cp:lastModifiedBy>Г.Р.Шаймухамедова</cp:lastModifiedBy>
  <cp:revision>8</cp:revision>
  <cp:lastPrinted>2011-11-11T04:39:00Z</cp:lastPrinted>
  <dcterms:created xsi:type="dcterms:W3CDTF">2011-10-28T02:22:00Z</dcterms:created>
  <dcterms:modified xsi:type="dcterms:W3CDTF">2011-12-19T07:30:00Z</dcterms:modified>
</cp:coreProperties>
</file>